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4846A" w14:textId="77777777" w:rsidR="00875D03" w:rsidRDefault="00875D03" w:rsidP="00875D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WILKINSON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fl.1495)</w:t>
      </w:r>
    </w:p>
    <w:p w14:paraId="4F78CCAB" w14:textId="77777777" w:rsidR="00875D03" w:rsidRDefault="00875D03" w:rsidP="00875D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6850A731" w14:textId="77777777" w:rsidR="00875D03" w:rsidRDefault="00875D03" w:rsidP="00875D03">
      <w:pPr>
        <w:pStyle w:val="NoSpacing"/>
        <w:rPr>
          <w:rFonts w:cs="Times New Roman"/>
          <w:szCs w:val="24"/>
        </w:rPr>
      </w:pPr>
    </w:p>
    <w:p w14:paraId="792AF24A" w14:textId="77777777" w:rsidR="00875D03" w:rsidRDefault="00875D03" w:rsidP="00875D03">
      <w:pPr>
        <w:pStyle w:val="NoSpacing"/>
        <w:rPr>
          <w:rFonts w:cs="Times New Roman"/>
          <w:szCs w:val="24"/>
        </w:rPr>
      </w:pPr>
    </w:p>
    <w:p w14:paraId="7F9E0BDF" w14:textId="77777777" w:rsidR="00875D03" w:rsidRDefault="00875D03" w:rsidP="00875D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1495</w:t>
      </w:r>
      <w:r>
        <w:rPr>
          <w:rFonts w:cs="Times New Roman"/>
          <w:szCs w:val="24"/>
        </w:rPr>
        <w:tab/>
        <w:t>Admitted at King’s Hall, as a scholar from Eton.</w:t>
      </w:r>
    </w:p>
    <w:p w14:paraId="6D3A681D" w14:textId="77777777" w:rsidR="00875D03" w:rsidRDefault="00875D03" w:rsidP="00875D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667BE3">
        <w:rPr>
          <w:rFonts w:cs="Times New Roman"/>
          <w:szCs w:val="24"/>
        </w:rPr>
        <w:t xml:space="preserve">(Alumni </w:t>
      </w:r>
      <w:proofErr w:type="spellStart"/>
      <w:r w:rsidRPr="00667BE3">
        <w:rPr>
          <w:rFonts w:cs="Times New Roman"/>
          <w:szCs w:val="24"/>
        </w:rPr>
        <w:t>Cantab.</w:t>
      </w:r>
      <w:proofErr w:type="spellEnd"/>
      <w:r w:rsidRPr="00667BE3">
        <w:rPr>
          <w:rFonts w:cs="Times New Roman"/>
          <w:szCs w:val="24"/>
        </w:rPr>
        <w:t xml:space="preserve"> vol.1 part 4 p.</w:t>
      </w:r>
      <w:r>
        <w:rPr>
          <w:rFonts w:cs="Times New Roman"/>
          <w:szCs w:val="24"/>
        </w:rPr>
        <w:t>411)</w:t>
      </w:r>
    </w:p>
    <w:p w14:paraId="74B91558" w14:textId="77777777" w:rsidR="00875D03" w:rsidRDefault="00875D03" w:rsidP="00875D03">
      <w:pPr>
        <w:pStyle w:val="NoSpacing"/>
        <w:rPr>
          <w:rFonts w:cs="Times New Roman"/>
          <w:szCs w:val="24"/>
        </w:rPr>
      </w:pPr>
    </w:p>
    <w:p w14:paraId="7B74D810" w14:textId="77777777" w:rsidR="00875D03" w:rsidRDefault="00875D03" w:rsidP="00875D03">
      <w:pPr>
        <w:pStyle w:val="NoSpacing"/>
        <w:rPr>
          <w:rFonts w:cs="Times New Roman"/>
          <w:szCs w:val="24"/>
        </w:rPr>
      </w:pPr>
    </w:p>
    <w:p w14:paraId="4C91CAD5" w14:textId="77777777" w:rsidR="00875D03" w:rsidRDefault="00875D03" w:rsidP="00875D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January 2023</w:t>
      </w:r>
    </w:p>
    <w:p w14:paraId="4995542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2509D" w14:textId="77777777" w:rsidR="00875D03" w:rsidRDefault="00875D03" w:rsidP="009139A6">
      <w:r>
        <w:separator/>
      </w:r>
    </w:p>
  </w:endnote>
  <w:endnote w:type="continuationSeparator" w:id="0">
    <w:p w14:paraId="7E290DDF" w14:textId="77777777" w:rsidR="00875D03" w:rsidRDefault="00875D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96C1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6253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930F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9D14F" w14:textId="77777777" w:rsidR="00875D03" w:rsidRDefault="00875D03" w:rsidP="009139A6">
      <w:r>
        <w:separator/>
      </w:r>
    </w:p>
  </w:footnote>
  <w:footnote w:type="continuationSeparator" w:id="0">
    <w:p w14:paraId="224A8165" w14:textId="77777777" w:rsidR="00875D03" w:rsidRDefault="00875D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1F82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8D28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05E5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D03"/>
    <w:rsid w:val="000666E0"/>
    <w:rsid w:val="002510B7"/>
    <w:rsid w:val="005C130B"/>
    <w:rsid w:val="00826F5C"/>
    <w:rsid w:val="00875D03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1431E"/>
  <w15:chartTrackingRefBased/>
  <w15:docId w15:val="{6E4475DB-CE6C-44BC-B9DF-E9CC6DA6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2023-01-28T17:01:00Z</dcterms:created>
  <dcterms:modified xsi:type="dcterms:W3CDTF">2023-01-28T17:02:00Z</dcterms:modified>
</cp:coreProperties>
</file>